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UPTON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8D" w:rsidRDefault="00504F8D" w:rsidP="00504F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F8D" w:rsidRDefault="00504F8D" w:rsidP="00564E3C">
      <w:pPr>
        <w:spacing w:after="0" w:line="240" w:lineRule="auto"/>
      </w:pPr>
      <w:r>
        <w:separator/>
      </w:r>
    </w:p>
  </w:endnote>
  <w:endnote w:type="continuationSeparator" w:id="0">
    <w:p w:rsidR="00504F8D" w:rsidRDefault="00504F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4F8D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F8D" w:rsidRDefault="00504F8D" w:rsidP="00564E3C">
      <w:pPr>
        <w:spacing w:after="0" w:line="240" w:lineRule="auto"/>
      </w:pPr>
      <w:r>
        <w:separator/>
      </w:r>
    </w:p>
  </w:footnote>
  <w:footnote w:type="continuationSeparator" w:id="0">
    <w:p w:rsidR="00504F8D" w:rsidRDefault="00504F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8D"/>
    <w:rsid w:val="00372DC6"/>
    <w:rsid w:val="00504F8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64628-07A4-4C92-9D30-DF6C5B0A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2015-10-30T22:30:00Z</dcterms:created>
  <dcterms:modified xsi:type="dcterms:W3CDTF">2015-10-30T22:30:00Z</dcterms:modified>
</cp:coreProperties>
</file>